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5FFF8" w14:textId="3851FE8A" w:rsidR="00541AA1" w:rsidRPr="00541AA1" w:rsidRDefault="00541AA1" w:rsidP="00541AA1">
      <w:pPr>
        <w:keepNext/>
        <w:jc w:val="center"/>
        <w:outlineLvl w:val="1"/>
        <w:rPr>
          <w:b/>
          <w:bCs/>
          <w:sz w:val="24"/>
        </w:rPr>
      </w:pPr>
      <w:bookmarkStart w:id="0" w:name="_GoBack"/>
      <w:bookmarkEnd w:id="0"/>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77777777" w:rsidR="00541AA1" w:rsidRPr="00541AA1" w:rsidRDefault="00541AA1" w:rsidP="00541AA1">
      <w:pPr>
        <w:keepNext/>
        <w:jc w:val="center"/>
        <w:outlineLvl w:val="1"/>
        <w:rPr>
          <w:bCs/>
          <w:sz w:val="24"/>
        </w:rPr>
      </w:pPr>
      <w:r w:rsidRPr="00541AA1">
        <w:rPr>
          <w:bCs/>
        </w:rPr>
        <w:t>(An editable version of this document can be found in the ConstData folder of the WisDOT Civil 3D Project 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7777777" w:rsidR="00541AA1" w:rsidRPr="00541AA1" w:rsidRDefault="00541AA1" w:rsidP="00541AA1"/>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77777777" w:rsidR="00541AA1" w:rsidRPr="00541AA1" w:rsidRDefault="00541AA1" w:rsidP="00541AA1"/>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77777777" w:rsidR="00541AA1" w:rsidRPr="00541AA1" w:rsidRDefault="00541AA1" w:rsidP="00541AA1"/>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77777777" w:rsidR="00541AA1" w:rsidRPr="00541AA1" w:rsidRDefault="00541AA1" w:rsidP="00541AA1"/>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77777777" w:rsidR="00541AA1" w:rsidRPr="00541AA1" w:rsidRDefault="00541AA1" w:rsidP="00541AA1"/>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77777777" w:rsidR="00541AA1" w:rsidRPr="00541AA1" w:rsidRDefault="00541AA1" w:rsidP="00541AA1"/>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77777777" w:rsidR="00541AA1" w:rsidRPr="00541AA1" w:rsidRDefault="00541AA1" w:rsidP="00541AA1"/>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77777777" w:rsidR="00541AA1" w:rsidRPr="00541AA1" w:rsidRDefault="00541AA1" w:rsidP="00541AA1"/>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77777777" w:rsidR="00541AA1" w:rsidRPr="00541AA1" w:rsidRDefault="00541AA1" w:rsidP="00541AA1"/>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pPr w:leftFromText="180" w:rightFromText="180" w:vertAnchor="text" w:horzAnchor="margin" w:tblpY="12"/>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541AA1">
        <w:tc>
          <w:tcPr>
            <w:tcW w:w="1800" w:type="dxa"/>
            <w:shd w:val="clear" w:color="auto" w:fill="D9D9D9"/>
          </w:tcPr>
          <w:p w14:paraId="1FA60104" w14:textId="77777777" w:rsidR="00541AA1" w:rsidRPr="00541AA1" w:rsidRDefault="00541AA1" w:rsidP="00541AA1">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77777777" w:rsidR="00541AA1" w:rsidRPr="00541AA1" w:rsidRDefault="00541AA1" w:rsidP="00541AA1"/>
        </w:tc>
        <w:tc>
          <w:tcPr>
            <w:tcW w:w="1800" w:type="dxa"/>
            <w:shd w:val="clear" w:color="auto" w:fill="D9D9D9"/>
          </w:tcPr>
          <w:p w14:paraId="14126B14" w14:textId="77777777" w:rsidR="00541AA1" w:rsidRPr="00541AA1" w:rsidRDefault="00541AA1" w:rsidP="00541AA1">
            <w:r w:rsidRPr="00541AA1">
              <w:t>Phone</w:t>
            </w:r>
          </w:p>
        </w:tc>
        <w:tc>
          <w:tcPr>
            <w:tcW w:w="6480" w:type="dxa"/>
          </w:tcPr>
          <w:p w14:paraId="21A2950A" w14:textId="77777777" w:rsidR="00541AA1" w:rsidRPr="00541AA1" w:rsidRDefault="00541AA1" w:rsidP="00541AA1"/>
        </w:tc>
      </w:tr>
      <w:tr w:rsidR="00541AA1" w:rsidRPr="00541AA1" w14:paraId="55B0FACC" w14:textId="77777777" w:rsidTr="00541AA1">
        <w:tc>
          <w:tcPr>
            <w:tcW w:w="1800" w:type="dxa"/>
            <w:shd w:val="clear" w:color="auto" w:fill="D9D9D9"/>
          </w:tcPr>
          <w:p w14:paraId="2AEE743F" w14:textId="77777777" w:rsidR="00541AA1" w:rsidRPr="00541AA1" w:rsidRDefault="00541AA1" w:rsidP="00541AA1">
            <w:r w:rsidRPr="00541AA1">
              <w:t>Office/Firm</w:t>
            </w:r>
          </w:p>
        </w:tc>
        <w:tc>
          <w:tcPr>
            <w:tcW w:w="4320" w:type="dxa"/>
          </w:tcPr>
          <w:p w14:paraId="18EE4D4F" w14:textId="77777777" w:rsidR="00541AA1" w:rsidRPr="00541AA1" w:rsidRDefault="00541AA1" w:rsidP="00541AA1"/>
        </w:tc>
        <w:tc>
          <w:tcPr>
            <w:tcW w:w="1800" w:type="dxa"/>
            <w:shd w:val="clear" w:color="auto" w:fill="D9D9D9"/>
          </w:tcPr>
          <w:p w14:paraId="0918A0ED" w14:textId="77777777" w:rsidR="00541AA1" w:rsidRPr="00541AA1" w:rsidRDefault="00541AA1" w:rsidP="00541AA1">
            <w:r w:rsidRPr="00541AA1">
              <w:t>Email</w:t>
            </w:r>
          </w:p>
        </w:tc>
        <w:tc>
          <w:tcPr>
            <w:tcW w:w="6480" w:type="dxa"/>
          </w:tcPr>
          <w:p w14:paraId="10E253AE" w14:textId="77777777" w:rsidR="00541AA1" w:rsidRPr="00541AA1" w:rsidRDefault="00541AA1" w:rsidP="00541AA1"/>
        </w:tc>
      </w:tr>
    </w:tbl>
    <w:p w14:paraId="019253F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&lt;Construction_ID&gt;-SurvCtrl.xml</w:t>
            </w:r>
          </w:p>
        </w:tc>
        <w:tc>
          <w:tcPr>
            <w:tcW w:w="5333" w:type="dxa"/>
          </w:tcPr>
          <w:p w14:paraId="310AED8C" w14:textId="77777777" w:rsidR="00541AA1" w:rsidRPr="00541AA1" w:rsidRDefault="00541AA1" w:rsidP="00541AA1">
            <w:pPr>
              <w:keepNext/>
              <w:outlineLvl w:val="1"/>
              <w:rPr>
                <w:bCs/>
                <w:szCs w:val="20"/>
              </w:rPr>
            </w:pP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0C1291D2" w:rsidR="00541AA1" w:rsidRPr="00541AA1" w:rsidRDefault="00541AA1" w:rsidP="00541AA1">
            <w:pPr>
              <w:keepNext/>
              <w:outlineLvl w:val="1"/>
              <w:rPr>
                <w:bCs/>
                <w:szCs w:val="20"/>
              </w:rPr>
            </w:pPr>
            <w:r w:rsidRPr="00541AA1">
              <w:rPr>
                <w:bCs/>
                <w:szCs w:val="20"/>
              </w:rPr>
              <w:t>&lt;Construction_ID&gt;-</w:t>
            </w:r>
            <w:r w:rsidRPr="00541AA1">
              <w:rPr>
                <w:b/>
                <w:bCs/>
                <w:sz w:val="24"/>
              </w:rPr>
              <w:t xml:space="preserve"> </w:t>
            </w:r>
            <w:r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77777777" w:rsidR="00541AA1" w:rsidRPr="00541AA1" w:rsidRDefault="00541AA1" w:rsidP="00541AA1">
            <w:pPr>
              <w:keepNext/>
              <w:outlineLvl w:val="1"/>
              <w:rPr>
                <w:bCs/>
                <w:szCs w:val="20"/>
              </w:rPr>
            </w:pP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&lt;Construction_ID&gt;-Surf-Ex.dwg</w:t>
            </w:r>
          </w:p>
        </w:tc>
        <w:tc>
          <w:tcPr>
            <w:tcW w:w="5333" w:type="dxa"/>
          </w:tcPr>
          <w:p w14:paraId="448114B5" w14:textId="77777777" w:rsidR="00541AA1" w:rsidRPr="00541AA1" w:rsidRDefault="00541AA1" w:rsidP="00541AA1">
            <w:pPr>
              <w:keepNext/>
              <w:outlineLvl w:val="1"/>
              <w:rPr>
                <w:rFonts w:cs="Arial"/>
                <w:bCs/>
                <w:szCs w:val="20"/>
              </w:rPr>
            </w:pP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&lt;Construction_ID&gt;-Surf-Ex.xml</w:t>
            </w:r>
          </w:p>
        </w:tc>
        <w:tc>
          <w:tcPr>
            <w:tcW w:w="5333" w:type="dxa"/>
          </w:tcPr>
          <w:p w14:paraId="6AB7C97C" w14:textId="77777777" w:rsidR="00541AA1" w:rsidRPr="00541AA1" w:rsidRDefault="00541AA1" w:rsidP="00541AA1">
            <w:pPr>
              <w:autoSpaceDE w:val="0"/>
              <w:autoSpaceDN w:val="0"/>
              <w:adjustRightInd w:val="0"/>
              <w:rPr>
                <w:rFonts w:cs="Arial"/>
                <w:szCs w:val="20"/>
              </w:rPr>
            </w:pP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77777777" w:rsidR="00541AA1" w:rsidRPr="00541AA1" w:rsidRDefault="00541AA1" w:rsidP="00541AA1">
            <w:pPr>
              <w:rPr>
                <w:szCs w:val="20"/>
              </w:rPr>
            </w:pPr>
            <w:r w:rsidRPr="00541AA1">
              <w:rPr>
                <w:rFonts w:cs="Arial"/>
                <w:szCs w:val="20"/>
              </w:rPr>
              <w:t>&lt;Construction_ID&gt;-Topo-Ex.dwg</w:t>
            </w:r>
          </w:p>
        </w:tc>
        <w:tc>
          <w:tcPr>
            <w:tcW w:w="5333" w:type="dxa"/>
            <w:tcBorders>
              <w:bottom w:val="single" w:sz="4" w:space="0" w:color="auto"/>
            </w:tcBorders>
          </w:tcPr>
          <w:p w14:paraId="06136801" w14:textId="77777777" w:rsidR="00541AA1" w:rsidRPr="00541AA1" w:rsidRDefault="00541AA1" w:rsidP="00541AA1">
            <w:pPr>
              <w:rPr>
                <w:szCs w:val="20"/>
              </w:rPr>
            </w:pP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&lt;Construction_ID&gt;-Uti-Ex.dwg</w:t>
            </w:r>
          </w:p>
        </w:tc>
        <w:tc>
          <w:tcPr>
            <w:tcW w:w="5333" w:type="dxa"/>
            <w:tcBorders>
              <w:bottom w:val="single" w:sz="4" w:space="0" w:color="auto"/>
            </w:tcBorders>
          </w:tcPr>
          <w:p w14:paraId="5B1CE530" w14:textId="77777777" w:rsidR="00541AA1" w:rsidRPr="00541AA1" w:rsidRDefault="00541AA1" w:rsidP="00541AA1">
            <w:pPr>
              <w:keepNext/>
              <w:outlineLvl w:val="1"/>
              <w:rPr>
                <w:rFonts w:cs="Arial"/>
                <w:bCs/>
                <w:szCs w:val="20"/>
              </w:rPr>
            </w:pP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&lt;Construction_ID&gt;-AliProf-RL.xml</w:t>
            </w:r>
          </w:p>
        </w:tc>
        <w:tc>
          <w:tcPr>
            <w:tcW w:w="5333" w:type="dxa"/>
          </w:tcPr>
          <w:p w14:paraId="73FC56D4" w14:textId="77777777" w:rsidR="00541AA1" w:rsidRPr="00541AA1" w:rsidRDefault="00541AA1" w:rsidP="00541AA1">
            <w:pPr>
              <w:keepNext/>
              <w:outlineLvl w:val="1"/>
              <w:rPr>
                <w:rFonts w:cs="Arial"/>
                <w:bCs/>
                <w:szCs w:val="20"/>
              </w:rPr>
            </w:pP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 xml:space="preserve">&lt;Construction_ID&gt;-Desc-Ali-&lt;Ali Name&gt;.csv </w:t>
            </w:r>
          </w:p>
        </w:tc>
        <w:tc>
          <w:tcPr>
            <w:tcW w:w="5333" w:type="dxa"/>
          </w:tcPr>
          <w:p w14:paraId="5CE4FD9F" w14:textId="77777777" w:rsidR="00541AA1" w:rsidRPr="00541AA1" w:rsidRDefault="00541AA1" w:rsidP="00541AA1">
            <w:pPr>
              <w:keepNext/>
              <w:outlineLvl w:val="1"/>
              <w:rPr>
                <w:bCs/>
                <w:szCs w:val="20"/>
              </w:rPr>
            </w:pP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&lt;Construction_ID&gt;-AliProf-Pavt.xml</w:t>
            </w:r>
            <w:r w:rsidRPr="00541AA1" w:rsidDel="00D512DA">
              <w:rPr>
                <w:bCs/>
                <w:szCs w:val="20"/>
              </w:rPr>
              <w:t xml:space="preserve"> </w:t>
            </w:r>
          </w:p>
        </w:tc>
        <w:tc>
          <w:tcPr>
            <w:tcW w:w="5333" w:type="dxa"/>
            <w:tcBorders>
              <w:bottom w:val="single" w:sz="4" w:space="0" w:color="auto"/>
            </w:tcBorders>
          </w:tcPr>
          <w:p w14:paraId="47E90A61" w14:textId="77777777" w:rsidR="00541AA1" w:rsidRPr="00541AA1" w:rsidRDefault="00541AA1" w:rsidP="00541AA1">
            <w:pPr>
              <w:keepNext/>
              <w:outlineLvl w:val="1"/>
              <w:rPr>
                <w:bCs/>
                <w:szCs w:val="20"/>
              </w:rPr>
            </w:pP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77777777" w:rsidR="00541AA1" w:rsidRPr="00541AA1" w:rsidRDefault="00541AA1" w:rsidP="00541AA1">
            <w:pPr>
              <w:keepNext/>
              <w:outlineLvl w:val="1"/>
              <w:rPr>
                <w:bCs/>
                <w:szCs w:val="20"/>
              </w:rPr>
            </w:pPr>
            <w:r w:rsidRPr="00541AA1">
              <w:rPr>
                <w:bCs/>
                <w:szCs w:val="20"/>
              </w:rPr>
              <w:t>&lt;Construction_ID&gt;-Super-Ali-&lt;Ali Name&gt;.csv</w:t>
            </w:r>
          </w:p>
        </w:tc>
        <w:tc>
          <w:tcPr>
            <w:tcW w:w="5333" w:type="dxa"/>
          </w:tcPr>
          <w:p w14:paraId="565B0B56" w14:textId="77777777" w:rsidR="00541AA1" w:rsidRPr="00541AA1" w:rsidRDefault="00541AA1" w:rsidP="00541AA1">
            <w:pPr>
              <w:keepNext/>
              <w:outlineLvl w:val="1"/>
              <w:rPr>
                <w:bCs/>
                <w:szCs w:val="20"/>
              </w:rPr>
            </w:pP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&lt;Construction_ID&gt;-Pavt.dwg</w:t>
            </w:r>
          </w:p>
        </w:tc>
        <w:tc>
          <w:tcPr>
            <w:tcW w:w="5351" w:type="dxa"/>
          </w:tcPr>
          <w:p w14:paraId="739DAB8E" w14:textId="77777777" w:rsidR="00EE67E9" w:rsidRPr="00541AA1" w:rsidRDefault="00EE67E9" w:rsidP="00EE67E9">
            <w:pPr>
              <w:keepNext/>
              <w:outlineLvl w:val="1"/>
              <w:rPr>
                <w:bCs/>
                <w:szCs w:val="20"/>
              </w:rPr>
            </w:pP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lastRenderedPageBreak/>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r w:rsidRPr="00541AA1">
              <w:rPr>
                <w:bCs/>
                <w:szCs w:val="20"/>
              </w:rPr>
              <w:t>ConstData\CD-Design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&lt;Construction_ID&gt;-Struct.dwg</w:t>
            </w:r>
          </w:p>
        </w:tc>
        <w:tc>
          <w:tcPr>
            <w:tcW w:w="5351" w:type="dxa"/>
            <w:shd w:val="clear" w:color="auto" w:fill="auto"/>
          </w:tcPr>
          <w:p w14:paraId="5BD68FF6" w14:textId="77777777" w:rsidR="00541AA1" w:rsidRPr="00541AA1" w:rsidRDefault="00541AA1" w:rsidP="00541AA1">
            <w:pPr>
              <w:keepNext/>
              <w:outlineLvl w:val="1"/>
              <w:rPr>
                <w:rFonts w:cs="Arial"/>
                <w:bCs/>
                <w:szCs w:val="20"/>
              </w:rPr>
            </w:pPr>
          </w:p>
        </w:tc>
      </w:tr>
    </w:tbl>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3397"/>
        <w:gridCol w:w="720"/>
        <w:gridCol w:w="4950"/>
        <w:gridCol w:w="5333"/>
      </w:tblGrid>
      <w:tr w:rsidR="00541AA1" w:rsidRPr="00541AA1" w14:paraId="6F5C1713" w14:textId="77777777" w:rsidTr="00541AA1">
        <w:trPr>
          <w:gridAfter w:val="2"/>
          <w:wAfter w:w="10283" w:type="dxa"/>
        </w:trPr>
        <w:tc>
          <w:tcPr>
            <w:tcW w:w="4117" w:type="dxa"/>
            <w:gridSpan w:val="2"/>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t>Proposed Surface Model</w:t>
            </w:r>
          </w:p>
        </w:tc>
      </w:tr>
      <w:tr w:rsidR="00541AA1" w:rsidRPr="00541AA1" w14:paraId="5DB7FC57" w14:textId="77777777" w:rsidTr="00541AA1">
        <w:trPr>
          <w:trHeight w:val="278"/>
        </w:trPr>
        <w:tc>
          <w:tcPr>
            <w:tcW w:w="3397" w:type="dxa"/>
            <w:vMerge w:val="restart"/>
          </w:tcPr>
          <w:p w14:paraId="3AEE3202" w14:textId="0ED66C85" w:rsidR="00541AA1" w:rsidRPr="00541AA1" w:rsidRDefault="00541AA1" w:rsidP="00CC1CE1">
            <w:pPr>
              <w:keepNext/>
              <w:outlineLvl w:val="1"/>
              <w:rPr>
                <w:bCs/>
                <w:szCs w:val="20"/>
              </w:rPr>
            </w:pPr>
            <w:r w:rsidRPr="00541AA1">
              <w:rPr>
                <w:bCs/>
                <w:szCs w:val="20"/>
              </w:rPr>
              <w:t>ConstData\CD-Design\CD-Surface</w:t>
            </w:r>
          </w:p>
        </w:tc>
        <w:tc>
          <w:tcPr>
            <w:tcW w:w="5670" w:type="dxa"/>
            <w:gridSpan w:val="2"/>
          </w:tcPr>
          <w:p w14:paraId="5F01452D" w14:textId="77777777" w:rsidR="00541AA1" w:rsidRPr="00541AA1" w:rsidRDefault="00541AA1" w:rsidP="00541AA1">
            <w:pPr>
              <w:keepNext/>
              <w:outlineLvl w:val="1"/>
              <w:rPr>
                <w:bCs/>
                <w:szCs w:val="20"/>
              </w:rPr>
            </w:pPr>
            <w:r w:rsidRPr="00541AA1">
              <w:rPr>
                <w:bCs/>
                <w:szCs w:val="20"/>
              </w:rPr>
              <w:t>&lt;Construction_ID&gt;-Datum-Breaklines-&lt;Const-Stg&gt;.dwg</w:t>
            </w:r>
          </w:p>
        </w:tc>
        <w:tc>
          <w:tcPr>
            <w:tcW w:w="5333" w:type="dxa"/>
          </w:tcPr>
          <w:p w14:paraId="4EC7B001" w14:textId="77777777" w:rsidR="00541AA1" w:rsidRPr="00541AA1" w:rsidRDefault="00541AA1" w:rsidP="00541AA1">
            <w:pPr>
              <w:keepNext/>
              <w:outlineLvl w:val="1"/>
              <w:rPr>
                <w:rFonts w:cs="Arial"/>
                <w:bCs/>
                <w:szCs w:val="20"/>
              </w:rPr>
            </w:pPr>
          </w:p>
        </w:tc>
      </w:tr>
      <w:tr w:rsidR="00541AA1" w:rsidRPr="00541AA1" w14:paraId="576F7ECC" w14:textId="77777777" w:rsidTr="00541AA1">
        <w:trPr>
          <w:trHeight w:val="278"/>
        </w:trPr>
        <w:tc>
          <w:tcPr>
            <w:tcW w:w="3397" w:type="dxa"/>
            <w:vMerge/>
          </w:tcPr>
          <w:p w14:paraId="7658779C" w14:textId="77777777" w:rsidR="00541AA1" w:rsidRPr="00541AA1" w:rsidRDefault="00541AA1" w:rsidP="00541AA1">
            <w:pPr>
              <w:keepNext/>
              <w:outlineLvl w:val="1"/>
              <w:rPr>
                <w:bCs/>
                <w:szCs w:val="20"/>
              </w:rPr>
            </w:pPr>
          </w:p>
        </w:tc>
        <w:tc>
          <w:tcPr>
            <w:tcW w:w="5670" w:type="dxa"/>
            <w:gridSpan w:val="2"/>
          </w:tcPr>
          <w:p w14:paraId="3AF18BFD" w14:textId="77777777" w:rsidR="00541AA1" w:rsidRPr="00541AA1" w:rsidRDefault="00541AA1" w:rsidP="00541AA1">
            <w:pPr>
              <w:keepNext/>
              <w:outlineLvl w:val="1"/>
              <w:rPr>
                <w:bCs/>
                <w:szCs w:val="20"/>
              </w:rPr>
            </w:pPr>
            <w:r w:rsidRPr="00541AA1">
              <w:rPr>
                <w:bCs/>
                <w:szCs w:val="20"/>
              </w:rPr>
              <w:t>&lt;Construction_ID&gt;-Datum-Surf-&lt;Const-Stg&gt;.dwg</w:t>
            </w:r>
          </w:p>
        </w:tc>
        <w:tc>
          <w:tcPr>
            <w:tcW w:w="5333" w:type="dxa"/>
          </w:tcPr>
          <w:p w14:paraId="5F944D8A" w14:textId="77777777" w:rsidR="00541AA1" w:rsidRPr="00541AA1" w:rsidRDefault="00541AA1" w:rsidP="00541AA1">
            <w:pPr>
              <w:keepNext/>
              <w:outlineLvl w:val="1"/>
              <w:rPr>
                <w:rFonts w:cs="Arial"/>
                <w:bCs/>
                <w:szCs w:val="20"/>
              </w:rPr>
            </w:pPr>
          </w:p>
        </w:tc>
      </w:tr>
      <w:tr w:rsidR="00541AA1" w:rsidRPr="00541AA1" w14:paraId="12A86349" w14:textId="77777777" w:rsidTr="00541AA1">
        <w:trPr>
          <w:trHeight w:val="296"/>
        </w:trPr>
        <w:tc>
          <w:tcPr>
            <w:tcW w:w="3397" w:type="dxa"/>
            <w:vMerge/>
          </w:tcPr>
          <w:p w14:paraId="6B6045E1" w14:textId="77777777" w:rsidR="00541AA1" w:rsidRPr="00541AA1" w:rsidRDefault="00541AA1" w:rsidP="00541AA1">
            <w:pPr>
              <w:keepNext/>
              <w:outlineLvl w:val="1"/>
              <w:rPr>
                <w:bCs/>
                <w:szCs w:val="20"/>
              </w:rPr>
            </w:pPr>
          </w:p>
        </w:tc>
        <w:tc>
          <w:tcPr>
            <w:tcW w:w="5670" w:type="dxa"/>
            <w:gridSpan w:val="2"/>
          </w:tcPr>
          <w:p w14:paraId="6765A68C" w14:textId="77777777" w:rsidR="00541AA1" w:rsidRPr="00541AA1" w:rsidRDefault="00541AA1" w:rsidP="00541AA1">
            <w:pPr>
              <w:keepNext/>
              <w:outlineLvl w:val="1"/>
              <w:rPr>
                <w:rFonts w:cs="Arial"/>
                <w:bCs/>
                <w:szCs w:val="20"/>
              </w:rPr>
            </w:pPr>
            <w:r w:rsidRPr="00541AA1">
              <w:rPr>
                <w:bCs/>
                <w:szCs w:val="20"/>
              </w:rPr>
              <w:t>&lt;Construction_ID&gt;-Datum-Surf-&lt;Const-Stg&gt;.xml</w:t>
            </w:r>
          </w:p>
        </w:tc>
        <w:tc>
          <w:tcPr>
            <w:tcW w:w="5333" w:type="dxa"/>
          </w:tcPr>
          <w:p w14:paraId="41B33295" w14:textId="77777777" w:rsidR="00541AA1" w:rsidRPr="00541AA1" w:rsidRDefault="00541AA1" w:rsidP="00541AA1">
            <w:pPr>
              <w:keepNext/>
              <w:outlineLvl w:val="1"/>
              <w:rPr>
                <w:rFonts w:cs="Arial"/>
                <w:bCs/>
                <w:szCs w:val="20"/>
              </w:rPr>
            </w:pPr>
          </w:p>
        </w:tc>
      </w:tr>
      <w:tr w:rsidR="00541AA1" w:rsidRPr="00541AA1" w14:paraId="3B07F0E3" w14:textId="77777777" w:rsidTr="00541AA1">
        <w:trPr>
          <w:trHeight w:val="296"/>
        </w:trPr>
        <w:tc>
          <w:tcPr>
            <w:tcW w:w="3397" w:type="dxa"/>
            <w:vMerge/>
          </w:tcPr>
          <w:p w14:paraId="60F5A33C" w14:textId="77777777" w:rsidR="00541AA1" w:rsidRPr="00541AA1" w:rsidRDefault="00541AA1" w:rsidP="00541AA1">
            <w:pPr>
              <w:keepNext/>
              <w:outlineLvl w:val="1"/>
              <w:rPr>
                <w:bCs/>
                <w:szCs w:val="20"/>
              </w:rPr>
            </w:pPr>
          </w:p>
        </w:tc>
        <w:tc>
          <w:tcPr>
            <w:tcW w:w="5670" w:type="dxa"/>
            <w:gridSpan w:val="2"/>
          </w:tcPr>
          <w:p w14:paraId="4A842C15" w14:textId="77777777" w:rsidR="00541AA1" w:rsidRPr="00541AA1" w:rsidRDefault="00541AA1" w:rsidP="00541AA1">
            <w:pPr>
              <w:keepNext/>
              <w:outlineLvl w:val="1"/>
              <w:rPr>
                <w:bCs/>
                <w:szCs w:val="20"/>
              </w:rPr>
            </w:pPr>
            <w:r w:rsidRPr="00541AA1">
              <w:rPr>
                <w:bCs/>
                <w:szCs w:val="20"/>
              </w:rPr>
              <w:t>&lt;Construction_ID&gt;-Top-Breaklines-&lt;Const-Stg&gt;.dwg</w:t>
            </w:r>
          </w:p>
        </w:tc>
        <w:tc>
          <w:tcPr>
            <w:tcW w:w="5333" w:type="dxa"/>
          </w:tcPr>
          <w:p w14:paraId="4B9C0210" w14:textId="77777777" w:rsidR="00541AA1" w:rsidRPr="00541AA1" w:rsidRDefault="00541AA1" w:rsidP="00541AA1">
            <w:pPr>
              <w:keepNext/>
              <w:outlineLvl w:val="1"/>
              <w:rPr>
                <w:rFonts w:cs="Arial"/>
                <w:bCs/>
                <w:szCs w:val="20"/>
              </w:rPr>
            </w:pPr>
          </w:p>
        </w:tc>
      </w:tr>
      <w:tr w:rsidR="00541AA1" w:rsidRPr="00541AA1" w14:paraId="3026E2DE" w14:textId="77777777" w:rsidTr="00541AA1">
        <w:trPr>
          <w:trHeight w:val="296"/>
        </w:trPr>
        <w:tc>
          <w:tcPr>
            <w:tcW w:w="3397" w:type="dxa"/>
            <w:vMerge/>
          </w:tcPr>
          <w:p w14:paraId="3AB0FC79" w14:textId="77777777" w:rsidR="00541AA1" w:rsidRPr="00541AA1" w:rsidRDefault="00541AA1" w:rsidP="00541AA1">
            <w:pPr>
              <w:keepNext/>
              <w:outlineLvl w:val="1"/>
              <w:rPr>
                <w:bCs/>
                <w:szCs w:val="20"/>
              </w:rPr>
            </w:pPr>
          </w:p>
        </w:tc>
        <w:tc>
          <w:tcPr>
            <w:tcW w:w="5670" w:type="dxa"/>
            <w:gridSpan w:val="2"/>
          </w:tcPr>
          <w:p w14:paraId="32D276CA" w14:textId="77777777" w:rsidR="00541AA1" w:rsidRPr="00541AA1" w:rsidRDefault="00541AA1" w:rsidP="00541AA1">
            <w:pPr>
              <w:keepNext/>
              <w:outlineLvl w:val="1"/>
              <w:rPr>
                <w:bCs/>
                <w:szCs w:val="20"/>
              </w:rPr>
            </w:pPr>
            <w:r w:rsidRPr="00541AA1">
              <w:rPr>
                <w:bCs/>
                <w:szCs w:val="20"/>
              </w:rPr>
              <w:t>&lt;Construction_ID&gt;-Top-Surf-&lt;Const-Stg&gt;.dwg</w:t>
            </w:r>
          </w:p>
        </w:tc>
        <w:tc>
          <w:tcPr>
            <w:tcW w:w="5333" w:type="dxa"/>
          </w:tcPr>
          <w:p w14:paraId="4F23EC23" w14:textId="77777777" w:rsidR="00541AA1" w:rsidRPr="00541AA1" w:rsidRDefault="00541AA1" w:rsidP="00541AA1">
            <w:pPr>
              <w:keepNext/>
              <w:outlineLvl w:val="1"/>
              <w:rPr>
                <w:rFonts w:cs="Arial"/>
                <w:bCs/>
                <w:szCs w:val="20"/>
              </w:rPr>
            </w:pPr>
          </w:p>
        </w:tc>
      </w:tr>
      <w:tr w:rsidR="00541AA1" w:rsidRPr="00541AA1" w14:paraId="2A4DA82F" w14:textId="77777777" w:rsidTr="00541AA1">
        <w:trPr>
          <w:trHeight w:val="296"/>
        </w:trPr>
        <w:tc>
          <w:tcPr>
            <w:tcW w:w="3397" w:type="dxa"/>
            <w:vMerge/>
          </w:tcPr>
          <w:p w14:paraId="5EDA248E" w14:textId="77777777" w:rsidR="00541AA1" w:rsidRPr="00541AA1" w:rsidRDefault="00541AA1" w:rsidP="00541AA1">
            <w:pPr>
              <w:keepNext/>
              <w:outlineLvl w:val="1"/>
              <w:rPr>
                <w:bCs/>
                <w:szCs w:val="20"/>
              </w:rPr>
            </w:pPr>
          </w:p>
        </w:tc>
        <w:tc>
          <w:tcPr>
            <w:tcW w:w="5670" w:type="dxa"/>
            <w:gridSpan w:val="2"/>
          </w:tcPr>
          <w:p w14:paraId="71B9477B" w14:textId="77777777" w:rsidR="00541AA1" w:rsidRPr="00541AA1" w:rsidRDefault="00541AA1" w:rsidP="00541AA1">
            <w:pPr>
              <w:keepNext/>
              <w:outlineLvl w:val="1"/>
              <w:rPr>
                <w:bCs/>
                <w:szCs w:val="20"/>
              </w:rPr>
            </w:pPr>
            <w:r w:rsidRPr="00541AA1">
              <w:rPr>
                <w:bCs/>
                <w:szCs w:val="20"/>
              </w:rPr>
              <w:t>&lt;Construction_ID&gt;-Top-Surf-&lt;Const-Stg&gt;.xml</w:t>
            </w:r>
          </w:p>
        </w:tc>
        <w:tc>
          <w:tcPr>
            <w:tcW w:w="5333" w:type="dxa"/>
          </w:tcPr>
          <w:p w14:paraId="6BF8291A" w14:textId="77777777" w:rsidR="00541AA1" w:rsidRPr="00541AA1" w:rsidRDefault="00541AA1" w:rsidP="00541AA1">
            <w:pPr>
              <w:keepNext/>
              <w:outlineLvl w:val="1"/>
              <w:rPr>
                <w:rFonts w:cs="Arial"/>
                <w:bCs/>
                <w:szCs w:val="20"/>
              </w:rPr>
            </w:pPr>
          </w:p>
        </w:tc>
      </w:tr>
      <w:tr w:rsidR="00541AA1" w:rsidRPr="00541AA1" w14:paraId="4868EB12" w14:textId="77777777" w:rsidTr="00541AA1">
        <w:trPr>
          <w:trHeight w:val="296"/>
        </w:trPr>
        <w:tc>
          <w:tcPr>
            <w:tcW w:w="3397" w:type="dxa"/>
            <w:vMerge/>
          </w:tcPr>
          <w:p w14:paraId="0039CF8C" w14:textId="77777777" w:rsidR="00541AA1" w:rsidRPr="00541AA1" w:rsidRDefault="00541AA1" w:rsidP="00541AA1">
            <w:pPr>
              <w:keepNext/>
              <w:outlineLvl w:val="1"/>
              <w:rPr>
                <w:bCs/>
                <w:szCs w:val="20"/>
              </w:rPr>
            </w:pPr>
          </w:p>
        </w:tc>
        <w:tc>
          <w:tcPr>
            <w:tcW w:w="5670" w:type="dxa"/>
            <w:gridSpan w:val="2"/>
          </w:tcPr>
          <w:p w14:paraId="44DBD160" w14:textId="77777777" w:rsidR="00541AA1" w:rsidRPr="00541AA1" w:rsidRDefault="00541AA1" w:rsidP="00541AA1">
            <w:pPr>
              <w:keepNext/>
              <w:outlineLvl w:val="1"/>
              <w:rPr>
                <w:bCs/>
                <w:szCs w:val="20"/>
              </w:rPr>
            </w:pPr>
            <w:r w:rsidRPr="00541AA1">
              <w:rPr>
                <w:bCs/>
                <w:szCs w:val="20"/>
              </w:rPr>
              <w:t>&lt;Construction_ID&gt;-Subg-Imp-Breaklines-&lt;Const-Stg&gt;.dwg</w:t>
            </w:r>
          </w:p>
        </w:tc>
        <w:tc>
          <w:tcPr>
            <w:tcW w:w="5333" w:type="dxa"/>
          </w:tcPr>
          <w:p w14:paraId="3FFC2D76" w14:textId="77777777" w:rsidR="00541AA1" w:rsidRPr="00541AA1" w:rsidRDefault="00541AA1" w:rsidP="00541AA1">
            <w:pPr>
              <w:keepNext/>
              <w:outlineLvl w:val="1"/>
              <w:rPr>
                <w:rFonts w:cs="Arial"/>
                <w:bCs/>
                <w:szCs w:val="20"/>
              </w:rPr>
            </w:pPr>
          </w:p>
        </w:tc>
      </w:tr>
      <w:tr w:rsidR="00541AA1" w:rsidRPr="00541AA1" w14:paraId="36734F56" w14:textId="77777777" w:rsidTr="00541AA1">
        <w:trPr>
          <w:trHeight w:val="296"/>
        </w:trPr>
        <w:tc>
          <w:tcPr>
            <w:tcW w:w="3397" w:type="dxa"/>
            <w:vMerge/>
          </w:tcPr>
          <w:p w14:paraId="7C0EFE42" w14:textId="77777777" w:rsidR="00541AA1" w:rsidRPr="00541AA1" w:rsidRDefault="00541AA1" w:rsidP="00541AA1">
            <w:pPr>
              <w:keepNext/>
              <w:outlineLvl w:val="1"/>
              <w:rPr>
                <w:bCs/>
                <w:szCs w:val="20"/>
              </w:rPr>
            </w:pPr>
          </w:p>
        </w:tc>
        <w:tc>
          <w:tcPr>
            <w:tcW w:w="5670" w:type="dxa"/>
            <w:gridSpan w:val="2"/>
          </w:tcPr>
          <w:p w14:paraId="663D1951" w14:textId="77777777" w:rsidR="00541AA1" w:rsidRPr="00541AA1" w:rsidRDefault="00541AA1" w:rsidP="00541AA1">
            <w:pPr>
              <w:keepNext/>
              <w:outlineLvl w:val="1"/>
              <w:rPr>
                <w:bCs/>
                <w:szCs w:val="20"/>
              </w:rPr>
            </w:pPr>
            <w:r w:rsidRPr="00541AA1">
              <w:rPr>
                <w:bCs/>
                <w:szCs w:val="20"/>
              </w:rPr>
              <w:t>&lt;Construction_ID&gt;-Subg-Imp-Surf-&lt;Const-Stg&gt;.dwg</w:t>
            </w:r>
          </w:p>
        </w:tc>
        <w:tc>
          <w:tcPr>
            <w:tcW w:w="5333" w:type="dxa"/>
          </w:tcPr>
          <w:p w14:paraId="510135A1" w14:textId="77777777" w:rsidR="00541AA1" w:rsidRPr="00541AA1" w:rsidRDefault="00541AA1" w:rsidP="00541AA1">
            <w:pPr>
              <w:keepNext/>
              <w:outlineLvl w:val="1"/>
              <w:rPr>
                <w:rFonts w:cs="Arial"/>
                <w:bCs/>
                <w:szCs w:val="20"/>
              </w:rPr>
            </w:pPr>
          </w:p>
        </w:tc>
      </w:tr>
      <w:tr w:rsidR="00541AA1" w:rsidRPr="00541AA1" w14:paraId="4F87354C" w14:textId="77777777" w:rsidTr="00541AA1">
        <w:trPr>
          <w:trHeight w:val="296"/>
        </w:trPr>
        <w:tc>
          <w:tcPr>
            <w:tcW w:w="3397" w:type="dxa"/>
            <w:vMerge/>
          </w:tcPr>
          <w:p w14:paraId="00B754A9" w14:textId="77777777" w:rsidR="00541AA1" w:rsidRPr="00541AA1" w:rsidRDefault="00541AA1" w:rsidP="00541AA1">
            <w:pPr>
              <w:keepNext/>
              <w:outlineLvl w:val="1"/>
              <w:rPr>
                <w:bCs/>
                <w:szCs w:val="20"/>
              </w:rPr>
            </w:pPr>
          </w:p>
        </w:tc>
        <w:tc>
          <w:tcPr>
            <w:tcW w:w="5670" w:type="dxa"/>
            <w:gridSpan w:val="2"/>
          </w:tcPr>
          <w:p w14:paraId="143796A3" w14:textId="77777777" w:rsidR="00541AA1" w:rsidRPr="00541AA1" w:rsidRDefault="00541AA1" w:rsidP="00541AA1">
            <w:pPr>
              <w:keepNext/>
              <w:outlineLvl w:val="1"/>
              <w:rPr>
                <w:bCs/>
                <w:szCs w:val="20"/>
              </w:rPr>
            </w:pPr>
            <w:r w:rsidRPr="00541AA1">
              <w:rPr>
                <w:bCs/>
                <w:szCs w:val="20"/>
              </w:rPr>
              <w:t>&lt;Construction_ID&gt;-Subg-Imp-Surf-&lt;Const-Stg&gt;.xml</w:t>
            </w:r>
          </w:p>
        </w:tc>
        <w:tc>
          <w:tcPr>
            <w:tcW w:w="5333" w:type="dxa"/>
          </w:tcPr>
          <w:p w14:paraId="339AAA62" w14:textId="77777777" w:rsidR="00541AA1" w:rsidRPr="00541AA1" w:rsidRDefault="00541AA1" w:rsidP="00541AA1">
            <w:pPr>
              <w:keepNext/>
              <w:outlineLvl w:val="1"/>
              <w:rPr>
                <w:rFonts w:cs="Arial"/>
                <w:bCs/>
                <w:szCs w:val="20"/>
              </w:rPr>
            </w:pPr>
          </w:p>
        </w:tc>
      </w:tr>
      <w:tr w:rsidR="00541AA1" w:rsidRPr="00541AA1" w14:paraId="4C3DF85C" w14:textId="77777777" w:rsidTr="00541AA1">
        <w:trPr>
          <w:trHeight w:val="296"/>
        </w:trPr>
        <w:tc>
          <w:tcPr>
            <w:tcW w:w="3397" w:type="dxa"/>
            <w:vMerge/>
          </w:tcPr>
          <w:p w14:paraId="111495F1" w14:textId="77777777" w:rsidR="00541AA1" w:rsidRPr="00541AA1" w:rsidRDefault="00541AA1" w:rsidP="00541AA1">
            <w:pPr>
              <w:keepNext/>
              <w:outlineLvl w:val="1"/>
              <w:rPr>
                <w:bCs/>
                <w:szCs w:val="20"/>
              </w:rPr>
            </w:pPr>
          </w:p>
        </w:tc>
        <w:tc>
          <w:tcPr>
            <w:tcW w:w="5670" w:type="dxa"/>
            <w:gridSpan w:val="2"/>
          </w:tcPr>
          <w:p w14:paraId="5DC8FAF1" w14:textId="77777777" w:rsidR="00541AA1" w:rsidRPr="00541AA1" w:rsidRDefault="00541AA1" w:rsidP="00541AA1">
            <w:pPr>
              <w:keepNext/>
              <w:outlineLvl w:val="1"/>
              <w:rPr>
                <w:bCs/>
                <w:szCs w:val="20"/>
              </w:rPr>
            </w:pPr>
            <w:r w:rsidRPr="00541AA1">
              <w:rPr>
                <w:bCs/>
                <w:szCs w:val="20"/>
              </w:rPr>
              <w:t>&lt;Construction_ID&gt;-Subbase-Breaklines-&lt;Const-Stg&gt;.dwg</w:t>
            </w:r>
          </w:p>
        </w:tc>
        <w:tc>
          <w:tcPr>
            <w:tcW w:w="5333" w:type="dxa"/>
          </w:tcPr>
          <w:p w14:paraId="024FD8D4" w14:textId="77777777" w:rsidR="00541AA1" w:rsidRPr="00541AA1" w:rsidRDefault="00541AA1" w:rsidP="00541AA1">
            <w:pPr>
              <w:keepNext/>
              <w:outlineLvl w:val="1"/>
              <w:rPr>
                <w:rFonts w:cs="Arial"/>
                <w:bCs/>
                <w:szCs w:val="20"/>
              </w:rPr>
            </w:pPr>
          </w:p>
        </w:tc>
      </w:tr>
      <w:tr w:rsidR="00541AA1" w:rsidRPr="00541AA1" w14:paraId="5FD1B53E" w14:textId="77777777" w:rsidTr="00541AA1">
        <w:trPr>
          <w:trHeight w:val="296"/>
        </w:trPr>
        <w:tc>
          <w:tcPr>
            <w:tcW w:w="3397" w:type="dxa"/>
            <w:vMerge/>
          </w:tcPr>
          <w:p w14:paraId="006DB5DF" w14:textId="77777777" w:rsidR="00541AA1" w:rsidRPr="00541AA1" w:rsidRDefault="00541AA1" w:rsidP="00541AA1">
            <w:pPr>
              <w:keepNext/>
              <w:outlineLvl w:val="1"/>
              <w:rPr>
                <w:bCs/>
                <w:szCs w:val="20"/>
              </w:rPr>
            </w:pPr>
          </w:p>
        </w:tc>
        <w:tc>
          <w:tcPr>
            <w:tcW w:w="5670" w:type="dxa"/>
            <w:gridSpan w:val="2"/>
          </w:tcPr>
          <w:p w14:paraId="0BE6EB54" w14:textId="77777777" w:rsidR="00541AA1" w:rsidRPr="00541AA1" w:rsidRDefault="00541AA1" w:rsidP="00541AA1">
            <w:pPr>
              <w:keepNext/>
              <w:outlineLvl w:val="1"/>
              <w:rPr>
                <w:bCs/>
                <w:szCs w:val="20"/>
              </w:rPr>
            </w:pPr>
            <w:r w:rsidRPr="00541AA1">
              <w:rPr>
                <w:bCs/>
                <w:szCs w:val="20"/>
              </w:rPr>
              <w:t>&lt;Construction_ID&gt;-Subbase-Surf-&lt;Const-Stg&gt;.dwg</w:t>
            </w:r>
          </w:p>
        </w:tc>
        <w:tc>
          <w:tcPr>
            <w:tcW w:w="5333" w:type="dxa"/>
          </w:tcPr>
          <w:p w14:paraId="34DEBBA7" w14:textId="77777777" w:rsidR="00541AA1" w:rsidRPr="00541AA1" w:rsidRDefault="00541AA1" w:rsidP="00541AA1">
            <w:pPr>
              <w:keepNext/>
              <w:outlineLvl w:val="1"/>
              <w:rPr>
                <w:rFonts w:cs="Arial"/>
                <w:bCs/>
                <w:szCs w:val="20"/>
              </w:rPr>
            </w:pPr>
          </w:p>
        </w:tc>
      </w:tr>
      <w:tr w:rsidR="00541AA1" w:rsidRPr="00541AA1" w14:paraId="5C01F20D" w14:textId="77777777" w:rsidTr="00541AA1">
        <w:trPr>
          <w:trHeight w:val="296"/>
        </w:trPr>
        <w:tc>
          <w:tcPr>
            <w:tcW w:w="3397" w:type="dxa"/>
            <w:vMerge/>
          </w:tcPr>
          <w:p w14:paraId="0B22FD3B" w14:textId="77777777" w:rsidR="00541AA1" w:rsidRPr="00541AA1" w:rsidRDefault="00541AA1" w:rsidP="00541AA1">
            <w:pPr>
              <w:keepNext/>
              <w:outlineLvl w:val="1"/>
              <w:rPr>
                <w:bCs/>
                <w:szCs w:val="20"/>
              </w:rPr>
            </w:pPr>
          </w:p>
        </w:tc>
        <w:tc>
          <w:tcPr>
            <w:tcW w:w="5670" w:type="dxa"/>
            <w:gridSpan w:val="2"/>
          </w:tcPr>
          <w:p w14:paraId="5859793A" w14:textId="77777777" w:rsidR="00541AA1" w:rsidRPr="00541AA1" w:rsidRDefault="00541AA1" w:rsidP="00541AA1">
            <w:pPr>
              <w:keepNext/>
              <w:outlineLvl w:val="1"/>
              <w:rPr>
                <w:bCs/>
                <w:szCs w:val="20"/>
              </w:rPr>
            </w:pPr>
            <w:r w:rsidRPr="00541AA1">
              <w:rPr>
                <w:bCs/>
                <w:szCs w:val="20"/>
              </w:rPr>
              <w:t>&lt;Construction_ID&gt;-Subbase-Surf-&lt;Const-Stg&gt;.xml</w:t>
            </w:r>
          </w:p>
        </w:tc>
        <w:tc>
          <w:tcPr>
            <w:tcW w:w="5333" w:type="dxa"/>
          </w:tcPr>
          <w:p w14:paraId="7B8C9A22" w14:textId="77777777" w:rsidR="00541AA1" w:rsidRPr="00541AA1" w:rsidRDefault="00541AA1" w:rsidP="00541AA1">
            <w:pPr>
              <w:keepNext/>
              <w:outlineLvl w:val="1"/>
              <w:rPr>
                <w:rFonts w:cs="Arial"/>
                <w:bCs/>
                <w:szCs w:val="20"/>
              </w:rPr>
            </w:pPr>
          </w:p>
        </w:tc>
      </w:tr>
      <w:tr w:rsidR="00541AA1" w:rsidRPr="00541AA1" w14:paraId="018AF4F8" w14:textId="77777777" w:rsidTr="00541AA1">
        <w:trPr>
          <w:trHeight w:val="296"/>
        </w:trPr>
        <w:tc>
          <w:tcPr>
            <w:tcW w:w="3397" w:type="dxa"/>
            <w:vMerge/>
          </w:tcPr>
          <w:p w14:paraId="51AFC58C" w14:textId="77777777" w:rsidR="00541AA1" w:rsidRPr="00541AA1" w:rsidRDefault="00541AA1" w:rsidP="00541AA1">
            <w:pPr>
              <w:keepNext/>
              <w:outlineLvl w:val="1"/>
              <w:rPr>
                <w:bCs/>
                <w:szCs w:val="20"/>
              </w:rPr>
            </w:pPr>
          </w:p>
        </w:tc>
        <w:tc>
          <w:tcPr>
            <w:tcW w:w="5670" w:type="dxa"/>
            <w:gridSpan w:val="2"/>
          </w:tcPr>
          <w:p w14:paraId="5F3A6A1E" w14:textId="77777777" w:rsidR="00541AA1" w:rsidRPr="00541AA1" w:rsidRDefault="00541AA1" w:rsidP="00541AA1">
            <w:pPr>
              <w:keepNext/>
              <w:outlineLvl w:val="1"/>
              <w:rPr>
                <w:bCs/>
                <w:szCs w:val="20"/>
              </w:rPr>
            </w:pPr>
            <w:r w:rsidRPr="00541AA1">
              <w:rPr>
                <w:bCs/>
                <w:szCs w:val="20"/>
              </w:rPr>
              <w:t>&lt;Construction_ID&gt;-Pavement-Breaklines-&lt;Const-Stg&gt;.dwg</w:t>
            </w:r>
          </w:p>
        </w:tc>
        <w:tc>
          <w:tcPr>
            <w:tcW w:w="5333" w:type="dxa"/>
          </w:tcPr>
          <w:p w14:paraId="5F05EE11" w14:textId="77777777" w:rsidR="00541AA1" w:rsidRPr="00541AA1" w:rsidRDefault="00541AA1" w:rsidP="00541AA1">
            <w:pPr>
              <w:keepNext/>
              <w:outlineLvl w:val="1"/>
              <w:rPr>
                <w:rFonts w:cs="Arial"/>
                <w:bCs/>
                <w:szCs w:val="20"/>
              </w:rPr>
            </w:pPr>
          </w:p>
        </w:tc>
      </w:tr>
      <w:tr w:rsidR="00541AA1" w:rsidRPr="00541AA1" w14:paraId="44A77C0D" w14:textId="77777777" w:rsidTr="00541AA1">
        <w:trPr>
          <w:trHeight w:val="296"/>
        </w:trPr>
        <w:tc>
          <w:tcPr>
            <w:tcW w:w="3397" w:type="dxa"/>
            <w:vMerge/>
          </w:tcPr>
          <w:p w14:paraId="4AE48C0F" w14:textId="77777777" w:rsidR="00541AA1" w:rsidRPr="00541AA1" w:rsidRDefault="00541AA1" w:rsidP="00541AA1">
            <w:pPr>
              <w:keepNext/>
              <w:outlineLvl w:val="1"/>
              <w:rPr>
                <w:bCs/>
                <w:szCs w:val="20"/>
              </w:rPr>
            </w:pPr>
          </w:p>
        </w:tc>
        <w:tc>
          <w:tcPr>
            <w:tcW w:w="5670" w:type="dxa"/>
            <w:gridSpan w:val="2"/>
          </w:tcPr>
          <w:p w14:paraId="3CDDFD9B" w14:textId="77777777" w:rsidR="00541AA1" w:rsidRPr="00541AA1" w:rsidRDefault="00541AA1" w:rsidP="00541AA1">
            <w:pPr>
              <w:keepNext/>
              <w:outlineLvl w:val="1"/>
              <w:rPr>
                <w:bCs/>
                <w:szCs w:val="20"/>
              </w:rPr>
            </w:pPr>
            <w:r w:rsidRPr="00541AA1">
              <w:rPr>
                <w:bCs/>
                <w:szCs w:val="20"/>
              </w:rPr>
              <w:t>&lt;Construction_ID&gt;-Pavement-Surf-&lt;Const-Stg&gt;.dwg</w:t>
            </w:r>
          </w:p>
        </w:tc>
        <w:tc>
          <w:tcPr>
            <w:tcW w:w="5333" w:type="dxa"/>
          </w:tcPr>
          <w:p w14:paraId="2B5706AA" w14:textId="77777777" w:rsidR="00541AA1" w:rsidRPr="00541AA1" w:rsidRDefault="00541AA1" w:rsidP="00541AA1">
            <w:pPr>
              <w:keepNext/>
              <w:outlineLvl w:val="1"/>
              <w:rPr>
                <w:rFonts w:cs="Arial"/>
                <w:bCs/>
                <w:szCs w:val="20"/>
              </w:rPr>
            </w:pPr>
          </w:p>
        </w:tc>
      </w:tr>
      <w:tr w:rsidR="00541AA1" w:rsidRPr="00541AA1" w14:paraId="7F5B6A4C" w14:textId="77777777" w:rsidTr="00541AA1">
        <w:trPr>
          <w:trHeight w:val="296"/>
        </w:trPr>
        <w:tc>
          <w:tcPr>
            <w:tcW w:w="3397" w:type="dxa"/>
            <w:vMerge/>
          </w:tcPr>
          <w:p w14:paraId="684EE5D2" w14:textId="77777777" w:rsidR="00541AA1" w:rsidRPr="00541AA1" w:rsidRDefault="00541AA1" w:rsidP="00541AA1">
            <w:pPr>
              <w:keepNext/>
              <w:outlineLvl w:val="1"/>
              <w:rPr>
                <w:bCs/>
                <w:szCs w:val="20"/>
              </w:rPr>
            </w:pPr>
          </w:p>
        </w:tc>
        <w:tc>
          <w:tcPr>
            <w:tcW w:w="5670" w:type="dxa"/>
            <w:gridSpan w:val="2"/>
          </w:tcPr>
          <w:p w14:paraId="35D3A718" w14:textId="77777777" w:rsidR="00541AA1" w:rsidRPr="00541AA1" w:rsidRDefault="00541AA1" w:rsidP="00541AA1">
            <w:pPr>
              <w:keepNext/>
              <w:outlineLvl w:val="1"/>
              <w:rPr>
                <w:bCs/>
                <w:szCs w:val="20"/>
              </w:rPr>
            </w:pPr>
            <w:r w:rsidRPr="00541AA1">
              <w:rPr>
                <w:bCs/>
                <w:szCs w:val="20"/>
              </w:rPr>
              <w:t>&lt;Construction_ID&gt;-Pavement-Surf-&lt;Const-Stg&gt;.xml</w:t>
            </w:r>
          </w:p>
        </w:tc>
        <w:tc>
          <w:tcPr>
            <w:tcW w:w="5333" w:type="dxa"/>
          </w:tcPr>
          <w:p w14:paraId="13BE1C96" w14:textId="77777777" w:rsidR="00541AA1" w:rsidRPr="00541AA1" w:rsidRDefault="00541AA1" w:rsidP="00541AA1">
            <w:pPr>
              <w:keepNext/>
              <w:outlineLvl w:val="1"/>
              <w:rPr>
                <w:rFonts w:cs="Arial"/>
                <w:bCs/>
                <w:szCs w:val="20"/>
              </w:rPr>
            </w:pPr>
          </w:p>
        </w:tc>
      </w:tr>
      <w:tr w:rsidR="00541AA1" w:rsidRPr="00541AA1" w14:paraId="7B15D07A" w14:textId="77777777" w:rsidTr="00541AA1">
        <w:trPr>
          <w:trHeight w:val="296"/>
        </w:trPr>
        <w:tc>
          <w:tcPr>
            <w:tcW w:w="3397" w:type="dxa"/>
            <w:vMerge/>
          </w:tcPr>
          <w:p w14:paraId="7109F492" w14:textId="77777777" w:rsidR="00541AA1" w:rsidRPr="00541AA1" w:rsidRDefault="00541AA1" w:rsidP="00541AA1">
            <w:pPr>
              <w:keepNext/>
              <w:outlineLvl w:val="1"/>
              <w:rPr>
                <w:bCs/>
                <w:szCs w:val="20"/>
              </w:rPr>
            </w:pPr>
          </w:p>
        </w:tc>
        <w:tc>
          <w:tcPr>
            <w:tcW w:w="5670" w:type="dxa"/>
            <w:gridSpan w:val="2"/>
          </w:tcPr>
          <w:p w14:paraId="25F874C2" w14:textId="77777777" w:rsidR="00541AA1" w:rsidRPr="00541AA1" w:rsidRDefault="00541AA1" w:rsidP="00541AA1">
            <w:pPr>
              <w:keepNext/>
              <w:outlineLvl w:val="1"/>
              <w:rPr>
                <w:bCs/>
                <w:szCs w:val="20"/>
              </w:rPr>
            </w:pPr>
            <w:r w:rsidRPr="00541AA1">
              <w:rPr>
                <w:bCs/>
                <w:szCs w:val="20"/>
              </w:rPr>
              <w:t>&lt;Construction_ID&gt;-BaseCourse-Breaklines-&lt;Const-Stg&gt;.dwg</w:t>
            </w:r>
          </w:p>
        </w:tc>
        <w:tc>
          <w:tcPr>
            <w:tcW w:w="5333" w:type="dxa"/>
          </w:tcPr>
          <w:p w14:paraId="47A409B9" w14:textId="77777777" w:rsidR="00541AA1" w:rsidRPr="00541AA1" w:rsidRDefault="00541AA1" w:rsidP="00541AA1">
            <w:pPr>
              <w:keepNext/>
              <w:outlineLvl w:val="1"/>
              <w:rPr>
                <w:rFonts w:cs="Arial"/>
                <w:bCs/>
                <w:szCs w:val="20"/>
              </w:rPr>
            </w:pPr>
          </w:p>
        </w:tc>
      </w:tr>
      <w:tr w:rsidR="00541AA1" w:rsidRPr="00541AA1" w14:paraId="5F67F61D" w14:textId="77777777" w:rsidTr="00541AA1">
        <w:trPr>
          <w:trHeight w:val="296"/>
        </w:trPr>
        <w:tc>
          <w:tcPr>
            <w:tcW w:w="3397" w:type="dxa"/>
            <w:vMerge/>
          </w:tcPr>
          <w:p w14:paraId="0EEBC319" w14:textId="77777777" w:rsidR="00541AA1" w:rsidRPr="00541AA1" w:rsidRDefault="00541AA1" w:rsidP="00541AA1">
            <w:pPr>
              <w:keepNext/>
              <w:outlineLvl w:val="1"/>
              <w:rPr>
                <w:bCs/>
                <w:szCs w:val="20"/>
              </w:rPr>
            </w:pPr>
          </w:p>
        </w:tc>
        <w:tc>
          <w:tcPr>
            <w:tcW w:w="5670" w:type="dxa"/>
            <w:gridSpan w:val="2"/>
          </w:tcPr>
          <w:p w14:paraId="05A8436B" w14:textId="77777777" w:rsidR="00541AA1" w:rsidRPr="00541AA1" w:rsidRDefault="00541AA1" w:rsidP="00541AA1">
            <w:pPr>
              <w:keepNext/>
              <w:outlineLvl w:val="1"/>
              <w:rPr>
                <w:bCs/>
                <w:szCs w:val="20"/>
              </w:rPr>
            </w:pPr>
            <w:r w:rsidRPr="00541AA1">
              <w:rPr>
                <w:bCs/>
                <w:szCs w:val="20"/>
              </w:rPr>
              <w:t>&lt;Construction_ID&gt;-BaseCourse-Surf-&lt;Const-Stg&gt;.dwg</w:t>
            </w:r>
          </w:p>
        </w:tc>
        <w:tc>
          <w:tcPr>
            <w:tcW w:w="5333" w:type="dxa"/>
          </w:tcPr>
          <w:p w14:paraId="232F0F3A" w14:textId="77777777" w:rsidR="00541AA1" w:rsidRPr="00541AA1" w:rsidRDefault="00541AA1" w:rsidP="00541AA1">
            <w:pPr>
              <w:keepNext/>
              <w:outlineLvl w:val="1"/>
              <w:rPr>
                <w:rFonts w:cs="Arial"/>
                <w:bCs/>
                <w:szCs w:val="20"/>
              </w:rPr>
            </w:pPr>
          </w:p>
        </w:tc>
      </w:tr>
      <w:tr w:rsidR="00541AA1" w:rsidRPr="00541AA1" w14:paraId="33ABDA8C" w14:textId="77777777" w:rsidTr="00541AA1">
        <w:trPr>
          <w:trHeight w:val="296"/>
        </w:trPr>
        <w:tc>
          <w:tcPr>
            <w:tcW w:w="3397" w:type="dxa"/>
            <w:vMerge/>
          </w:tcPr>
          <w:p w14:paraId="3259B2C4" w14:textId="77777777" w:rsidR="00541AA1" w:rsidRPr="00541AA1" w:rsidRDefault="00541AA1" w:rsidP="00541AA1">
            <w:pPr>
              <w:keepNext/>
              <w:outlineLvl w:val="1"/>
              <w:rPr>
                <w:bCs/>
                <w:szCs w:val="20"/>
              </w:rPr>
            </w:pPr>
          </w:p>
        </w:tc>
        <w:tc>
          <w:tcPr>
            <w:tcW w:w="5670" w:type="dxa"/>
            <w:gridSpan w:val="2"/>
            <w:tcBorders>
              <w:bottom w:val="single" w:sz="4" w:space="0" w:color="auto"/>
            </w:tcBorders>
          </w:tcPr>
          <w:p w14:paraId="362BE930" w14:textId="77777777" w:rsidR="00541AA1" w:rsidRPr="00541AA1" w:rsidRDefault="00541AA1" w:rsidP="00541AA1">
            <w:pPr>
              <w:keepNext/>
              <w:outlineLvl w:val="1"/>
              <w:rPr>
                <w:bCs/>
                <w:szCs w:val="20"/>
              </w:rPr>
            </w:pPr>
            <w:r w:rsidRPr="00541AA1">
              <w:rPr>
                <w:bCs/>
                <w:szCs w:val="20"/>
              </w:rPr>
              <w:t>&lt;Construction_ID&gt;-BaseCourse-Surf-&lt;Const-Stg&gt;.xml</w:t>
            </w:r>
          </w:p>
        </w:tc>
        <w:tc>
          <w:tcPr>
            <w:tcW w:w="5333" w:type="dxa"/>
            <w:tcBorders>
              <w:bottom w:val="single" w:sz="4" w:space="0" w:color="auto"/>
            </w:tcBorders>
          </w:tcPr>
          <w:p w14:paraId="4D9DA410" w14:textId="77777777" w:rsidR="00541AA1" w:rsidRPr="00541AA1" w:rsidRDefault="00541AA1" w:rsidP="00541AA1">
            <w:pPr>
              <w:keepNext/>
              <w:outlineLvl w:val="1"/>
              <w:rPr>
                <w:rFonts w:cs="Arial"/>
                <w:bCs/>
                <w:szCs w:val="20"/>
              </w:rPr>
            </w:pPr>
          </w:p>
        </w:tc>
      </w:tr>
      <w:tr w:rsidR="00D162FF" w:rsidRPr="00541AA1" w14:paraId="70049745" w14:textId="77777777" w:rsidTr="00541AA1">
        <w:trPr>
          <w:trHeight w:val="296"/>
        </w:trPr>
        <w:tc>
          <w:tcPr>
            <w:tcW w:w="3397" w:type="dxa"/>
            <w:vMerge/>
          </w:tcPr>
          <w:p w14:paraId="38CD328B" w14:textId="77777777" w:rsidR="00D162FF" w:rsidRPr="00541AA1" w:rsidRDefault="00D162FF" w:rsidP="00541AA1">
            <w:pPr>
              <w:keepNext/>
              <w:outlineLvl w:val="1"/>
              <w:rPr>
                <w:bCs/>
                <w:szCs w:val="20"/>
              </w:rPr>
            </w:pPr>
          </w:p>
        </w:tc>
        <w:tc>
          <w:tcPr>
            <w:tcW w:w="5670" w:type="dxa"/>
            <w:gridSpan w:val="2"/>
            <w:shd w:val="clear" w:color="auto" w:fill="auto"/>
          </w:tcPr>
          <w:p w14:paraId="3318D7BD" w14:textId="034B778A" w:rsidR="00D162FF" w:rsidRPr="00541AA1" w:rsidRDefault="00D162FF" w:rsidP="00D162FF">
            <w:pPr>
              <w:keepNext/>
              <w:outlineLvl w:val="1"/>
              <w:rPr>
                <w:bCs/>
                <w:szCs w:val="20"/>
              </w:rPr>
            </w:pPr>
            <w:r w:rsidRPr="00541AA1">
              <w:rPr>
                <w:bCs/>
                <w:szCs w:val="20"/>
              </w:rPr>
              <w:t>&lt;Construction_ID&gt;-Top-</w:t>
            </w:r>
            <w:r>
              <w:rPr>
                <w:bCs/>
                <w:szCs w:val="20"/>
              </w:rPr>
              <w:t>Breaklines</w:t>
            </w:r>
            <w:r w:rsidRPr="00541AA1">
              <w:rPr>
                <w:bCs/>
                <w:szCs w:val="20"/>
              </w:rPr>
              <w:t>-RuralDwy.dwg</w:t>
            </w:r>
          </w:p>
        </w:tc>
        <w:tc>
          <w:tcPr>
            <w:tcW w:w="5333" w:type="dxa"/>
            <w:shd w:val="clear" w:color="auto" w:fill="auto"/>
          </w:tcPr>
          <w:p w14:paraId="5B192DF3" w14:textId="77777777" w:rsidR="00D162FF" w:rsidRPr="00541AA1" w:rsidRDefault="00D162FF" w:rsidP="00541AA1">
            <w:pPr>
              <w:keepNext/>
              <w:outlineLvl w:val="1"/>
              <w:rPr>
                <w:rFonts w:cs="Arial"/>
                <w:bCs/>
                <w:szCs w:val="20"/>
              </w:rPr>
            </w:pPr>
          </w:p>
        </w:tc>
      </w:tr>
      <w:tr w:rsidR="00541AA1" w:rsidRPr="00541AA1" w14:paraId="43F1B0FC" w14:textId="77777777" w:rsidTr="00541AA1">
        <w:trPr>
          <w:trHeight w:val="296"/>
        </w:trPr>
        <w:tc>
          <w:tcPr>
            <w:tcW w:w="3397" w:type="dxa"/>
            <w:vMerge/>
          </w:tcPr>
          <w:p w14:paraId="62EBF371" w14:textId="77777777" w:rsidR="00541AA1" w:rsidRPr="00541AA1" w:rsidRDefault="00541AA1" w:rsidP="00541AA1">
            <w:pPr>
              <w:keepNext/>
              <w:outlineLvl w:val="1"/>
              <w:rPr>
                <w:bCs/>
                <w:szCs w:val="20"/>
              </w:rPr>
            </w:pPr>
          </w:p>
        </w:tc>
        <w:tc>
          <w:tcPr>
            <w:tcW w:w="5670" w:type="dxa"/>
            <w:gridSpan w:val="2"/>
            <w:shd w:val="clear" w:color="auto" w:fill="auto"/>
          </w:tcPr>
          <w:p w14:paraId="10E713F0" w14:textId="77777777" w:rsidR="00541AA1" w:rsidRPr="00541AA1" w:rsidRDefault="00541AA1" w:rsidP="00541AA1">
            <w:pPr>
              <w:keepNext/>
              <w:outlineLvl w:val="1"/>
              <w:rPr>
                <w:bCs/>
                <w:szCs w:val="20"/>
              </w:rPr>
            </w:pPr>
            <w:r w:rsidRPr="00541AA1">
              <w:rPr>
                <w:bCs/>
                <w:szCs w:val="20"/>
              </w:rPr>
              <w:t>&lt;Construction_ID&gt;-Top-Surf-RuralDwy.dwg</w:t>
            </w:r>
          </w:p>
        </w:tc>
        <w:tc>
          <w:tcPr>
            <w:tcW w:w="5333" w:type="dxa"/>
            <w:shd w:val="clear" w:color="auto" w:fill="auto"/>
          </w:tcPr>
          <w:p w14:paraId="0BF4A885" w14:textId="77777777" w:rsidR="00541AA1" w:rsidRPr="00541AA1" w:rsidRDefault="00541AA1" w:rsidP="00541AA1">
            <w:pPr>
              <w:keepNext/>
              <w:outlineLvl w:val="1"/>
              <w:rPr>
                <w:rFonts w:cs="Arial"/>
                <w:bCs/>
                <w:szCs w:val="20"/>
              </w:rPr>
            </w:pPr>
          </w:p>
        </w:tc>
      </w:tr>
      <w:tr w:rsidR="00541AA1" w:rsidRPr="00541AA1" w14:paraId="77215DD9" w14:textId="77777777" w:rsidTr="00541AA1">
        <w:trPr>
          <w:trHeight w:val="296"/>
        </w:trPr>
        <w:tc>
          <w:tcPr>
            <w:tcW w:w="3397" w:type="dxa"/>
            <w:vMerge/>
          </w:tcPr>
          <w:p w14:paraId="2A1F9601" w14:textId="77777777" w:rsidR="00541AA1" w:rsidRPr="00541AA1" w:rsidRDefault="00541AA1" w:rsidP="00541AA1">
            <w:pPr>
              <w:keepNext/>
              <w:outlineLvl w:val="1"/>
              <w:rPr>
                <w:bCs/>
                <w:szCs w:val="20"/>
              </w:rPr>
            </w:pPr>
          </w:p>
        </w:tc>
        <w:tc>
          <w:tcPr>
            <w:tcW w:w="5670" w:type="dxa"/>
            <w:gridSpan w:val="2"/>
            <w:shd w:val="clear" w:color="auto" w:fill="auto"/>
          </w:tcPr>
          <w:p w14:paraId="18CA71C4" w14:textId="77777777" w:rsidR="00541AA1" w:rsidRPr="00541AA1" w:rsidRDefault="00541AA1" w:rsidP="00541AA1">
            <w:pPr>
              <w:keepNext/>
              <w:outlineLvl w:val="1"/>
              <w:rPr>
                <w:bCs/>
                <w:szCs w:val="20"/>
              </w:rPr>
            </w:pPr>
            <w:r w:rsidRPr="00541AA1">
              <w:rPr>
                <w:bCs/>
                <w:szCs w:val="20"/>
              </w:rPr>
              <w:t>&lt;Construction_ID&gt;-Top-Surf-RuralDwy.xml</w:t>
            </w:r>
          </w:p>
        </w:tc>
        <w:tc>
          <w:tcPr>
            <w:tcW w:w="5333" w:type="dxa"/>
            <w:shd w:val="clear" w:color="auto" w:fill="auto"/>
          </w:tcPr>
          <w:p w14:paraId="297B3808" w14:textId="77777777" w:rsidR="00541AA1" w:rsidRPr="00541AA1" w:rsidRDefault="00541AA1" w:rsidP="00541AA1">
            <w:pPr>
              <w:keepNext/>
              <w:outlineLvl w:val="1"/>
              <w:rPr>
                <w:rFonts w:cs="Arial"/>
                <w:bCs/>
                <w:szCs w:val="20"/>
              </w:rPr>
            </w:pPr>
          </w:p>
        </w:tc>
      </w:tr>
    </w:tbl>
    <w:p w14:paraId="561A50F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r w:rsidRPr="00541AA1">
              <w:rPr>
                <w:bCs/>
                <w:szCs w:val="20"/>
              </w:rPr>
              <w:t>ConstData\CD-Design\CD-X-Section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&lt;Construction_ID&gt;-Slp-Stk-&lt;Ali&gt;-&lt;Const-Stg&gt;.csv</w:t>
            </w:r>
          </w:p>
        </w:tc>
        <w:tc>
          <w:tcPr>
            <w:tcW w:w="5333" w:type="dxa"/>
          </w:tcPr>
          <w:p w14:paraId="4CF8AF6D" w14:textId="77777777" w:rsidR="00541AA1" w:rsidRPr="00541AA1" w:rsidRDefault="00541AA1" w:rsidP="00541AA1">
            <w:pPr>
              <w:keepNext/>
              <w:outlineLvl w:val="1"/>
              <w:rPr>
                <w:bCs/>
                <w:szCs w:val="20"/>
              </w:rPr>
            </w:pP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r w:rsidRPr="00541AA1">
              <w:rPr>
                <w:bCs/>
                <w:szCs w:val="20"/>
              </w:rPr>
              <w:t>ConstData\CD-Design\CD-X-Section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&lt;Construction_ID&gt;-EWK-&lt;Ali&gt;-&lt;Const-Stg&gt;.xlsx</w:t>
            </w:r>
          </w:p>
        </w:tc>
        <w:tc>
          <w:tcPr>
            <w:tcW w:w="5333" w:type="dxa"/>
            <w:shd w:val="clear" w:color="auto" w:fill="auto"/>
          </w:tcPr>
          <w:p w14:paraId="60011DA2" w14:textId="77777777" w:rsidR="00541AA1" w:rsidRPr="00541AA1" w:rsidRDefault="00541AA1" w:rsidP="00541AA1">
            <w:pPr>
              <w:keepNext/>
              <w:outlineLvl w:val="1"/>
              <w:rPr>
                <w:rFonts w:cs="Arial"/>
                <w:bCs/>
                <w:szCs w:val="20"/>
              </w:rPr>
            </w:pP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r w:rsidRPr="00541AA1">
              <w:rPr>
                <w:szCs w:val="20"/>
              </w:rPr>
              <w:t>ConstData\CD-RW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&lt;Construction_ID&gt;-</w:t>
            </w:r>
            <w:r w:rsidR="00CC1CE1">
              <w:rPr>
                <w:bCs/>
                <w:szCs w:val="20"/>
              </w:rPr>
              <w:t>Pts-</w:t>
            </w:r>
            <w:r w:rsidRPr="00541AA1">
              <w:rPr>
                <w:bCs/>
                <w:szCs w:val="20"/>
              </w:rPr>
              <w:t>Ult-RW.xml</w:t>
            </w:r>
          </w:p>
        </w:tc>
        <w:tc>
          <w:tcPr>
            <w:tcW w:w="5351" w:type="dxa"/>
          </w:tcPr>
          <w:p w14:paraId="24A13356" w14:textId="77777777" w:rsidR="00541AA1" w:rsidRPr="00541AA1" w:rsidRDefault="00541AA1" w:rsidP="00541AA1">
            <w:pPr>
              <w:rPr>
                <w:szCs w:val="20"/>
              </w:rPr>
            </w:pP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&lt;Construction_ID&gt;-Ult-RW.dwg</w:t>
            </w:r>
          </w:p>
        </w:tc>
        <w:tc>
          <w:tcPr>
            <w:tcW w:w="5351" w:type="dxa"/>
          </w:tcPr>
          <w:p w14:paraId="74ECB8C8" w14:textId="77777777" w:rsidR="00541AA1" w:rsidRPr="00541AA1" w:rsidRDefault="00541AA1" w:rsidP="00541AA1">
            <w:pPr>
              <w:rPr>
                <w:szCs w:val="20"/>
              </w:rPr>
            </w:pPr>
          </w:p>
        </w:tc>
      </w:tr>
    </w:tbl>
    <w:p w14:paraId="00C04245" w14:textId="77777777"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r w:rsidRPr="00541AA1">
              <w:rPr>
                <w:b/>
              </w:rPr>
              <w:t>ConstData\CD-BaseData\</w:t>
            </w:r>
            <w:r w:rsidRPr="00541AA1">
              <w:rPr>
                <w:b/>
                <w:szCs w:val="20"/>
              </w:rPr>
              <w:t>&lt;Construction_ID&gt;-SurvCtrl.xml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r w:rsidRPr="00541AA1">
              <w:rPr>
                <w:b/>
              </w:rPr>
              <w:t>ConstData\CD-BaseData\</w:t>
            </w:r>
            <w:r w:rsidRPr="00541AA1">
              <w:rPr>
                <w:b/>
                <w:szCs w:val="20"/>
              </w:rPr>
              <w:t>&lt;Construction_ID&gt;-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r w:rsidRPr="00541AA1">
              <w:rPr>
                <w:b/>
              </w:rPr>
              <w:t>ConstData\CD-BaseData\</w:t>
            </w:r>
            <w:r w:rsidRPr="00541AA1">
              <w:rPr>
                <w:b/>
                <w:szCs w:val="20"/>
              </w:rPr>
              <w:t>&lt;Construction_ID&gt;-Surf-Ex.dwg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r w:rsidRPr="00541AA1">
              <w:rPr>
                <w:b/>
              </w:rPr>
              <w:t>ConstData\CD-BaseData\</w:t>
            </w:r>
            <w:r w:rsidRPr="00541AA1">
              <w:rPr>
                <w:b/>
                <w:szCs w:val="20"/>
              </w:rPr>
              <w:t>&lt;Construction_ID&gt;-Surf-Ex.xml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r w:rsidRPr="00541AA1">
              <w:rPr>
                <w:b/>
              </w:rPr>
              <w:t>ConstData\CD-BaseData\</w:t>
            </w:r>
            <w:r w:rsidRPr="00541AA1">
              <w:rPr>
                <w:b/>
                <w:szCs w:val="20"/>
              </w:rPr>
              <w:t>&lt;Construction_ID&gt;-Topo-Ex.dwg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r w:rsidRPr="00541AA1">
              <w:rPr>
                <w:b/>
                <w:bCs/>
                <w:szCs w:val="20"/>
              </w:rPr>
              <w:t>ConstData\CD-BaseData\</w:t>
            </w:r>
            <w:r w:rsidRPr="00541AA1">
              <w:rPr>
                <w:rFonts w:cs="Arial"/>
                <w:b/>
                <w:bCs/>
                <w:szCs w:val="20"/>
              </w:rPr>
              <w:t>&lt;Construction_ID&gt;-Uti-Ex.dwg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777777" w:rsidR="00541AA1" w:rsidRPr="00541AA1" w:rsidRDefault="00541AA1" w:rsidP="00541AA1">
            <w:pPr>
              <w:keepNext/>
              <w:outlineLvl w:val="1"/>
              <w:rPr>
                <w:rFonts w:cs="Arial"/>
                <w:bCs/>
                <w:szCs w:val="20"/>
              </w:rPr>
            </w:pPr>
            <w:r w:rsidRPr="00541AA1">
              <w:rPr>
                <w:rFonts w:cs="Arial"/>
                <w:bCs/>
                <w:szCs w:val="20"/>
              </w:rPr>
              <w:t>File provides the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r w:rsidRPr="00541AA1">
              <w:rPr>
                <w:b/>
              </w:rPr>
              <w:t>ConstData\CD-Design\CD-AliProf\&lt;Construction_ID&gt;-AliProf-RL.xml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r w:rsidRPr="00541AA1">
              <w:rPr>
                <w:b/>
              </w:rPr>
              <w:t>ConstData\CD-Design\CD-AliProf</w:t>
            </w:r>
            <w:r w:rsidRPr="00541AA1">
              <w:rPr>
                <w:b/>
                <w:szCs w:val="20"/>
              </w:rPr>
              <w:t>\&lt;Construction_ID&gt;-Desc-Ali-&lt;Ali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alignment superelevation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r w:rsidRPr="00541AA1">
              <w:rPr>
                <w:b/>
              </w:rPr>
              <w:t>ConstData\CD-Design\CD-AliProf</w:t>
            </w:r>
            <w:r w:rsidRPr="00541AA1">
              <w:rPr>
                <w:b/>
                <w:szCs w:val="20"/>
              </w:rPr>
              <w:t>\&lt;Construction_ID&gt;-Super-Ali-&lt;Ali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lastRenderedPageBreak/>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r w:rsidRPr="00541AA1">
              <w:rPr>
                <w:b/>
              </w:rPr>
              <w:t>ConstData\CD-Design\</w:t>
            </w:r>
            <w:r w:rsidRPr="00541AA1">
              <w:rPr>
                <w:b/>
                <w:szCs w:val="20"/>
              </w:rPr>
              <w:t>&lt;Construction_ID&gt;-Pavt.dwg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r w:rsidRPr="00541AA1">
              <w:rPr>
                <w:b/>
                <w:bCs/>
                <w:szCs w:val="20"/>
              </w:rPr>
              <w:t>ConstData\CD-Design\&lt;Construction_ID&gt;-Struct.dwg</w:t>
            </w:r>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77777777" w:rsidR="00541AA1" w:rsidRPr="00541AA1" w:rsidRDefault="00541AA1" w:rsidP="00541AA1">
            <w:pPr>
              <w:keepNext/>
              <w:outlineLvl w:val="1"/>
              <w:rPr>
                <w:rFonts w:cs="Arial"/>
                <w:bCs/>
                <w:szCs w:val="20"/>
              </w:rPr>
            </w:pPr>
            <w:r w:rsidRPr="00541AA1">
              <w:rPr>
                <w:rFonts w:cs="Arial"/>
                <w:bCs/>
                <w:szCs w:val="20"/>
              </w:rPr>
              <w:t>Provide 2D representation of the proposed structure(s).</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r w:rsidRPr="00541AA1">
              <w:rPr>
                <w:b/>
              </w:rPr>
              <w:t>ConstData\CD-Design\CD-Surface</w:t>
            </w:r>
            <w:r w:rsidRPr="00541AA1">
              <w:rPr>
                <w:b/>
                <w:szCs w:val="20"/>
              </w:rPr>
              <w:t>\&lt;Construction_ID&gt;-&lt;Surface Model Type&gt;-Breaklines-&lt;Const-Stg&gt;.dwg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77777777" w:rsidR="00541AA1" w:rsidRPr="00541AA1" w:rsidRDefault="00541AA1" w:rsidP="00541AA1">
            <w:r w:rsidRPr="00541AA1">
              <w:t>This file contains the longitudinal breaklines and surface points that define the proposed design surface.  Proposed surfaces include Top and Datum.  Other potential surfaces provided include EBS, Subgrade improvements, Pavement, Base Course, and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Note: In areas of surface models developed by Civil 3D grading objects only, surface triangle graphics may be provided in place of longitudinal breaklines.</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Proposed design breaklines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User defined surface refinement breaklines</w:t>
            </w:r>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r w:rsidRPr="00541AA1">
              <w:rPr>
                <w:b/>
              </w:rPr>
              <w:t>ConstData\CD-Design\CD-Surface</w:t>
            </w:r>
            <w:r w:rsidRPr="00541AA1">
              <w:rPr>
                <w:b/>
                <w:szCs w:val="20"/>
              </w:rPr>
              <w:t>\&lt;Construction_ID&gt;-&lt;Surface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r w:rsidRPr="00541AA1">
              <w:rPr>
                <w:b/>
              </w:rPr>
              <w:t>ConstData\CD-Design\CD-Surface</w:t>
            </w:r>
            <w:r w:rsidRPr="00541AA1">
              <w:rPr>
                <w:b/>
                <w:szCs w:val="20"/>
              </w:rPr>
              <w:t>\&lt;Construction_ID&gt;-&lt;Surface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r w:rsidR="00541AA1" w:rsidRPr="00541AA1" w14:paraId="02447BAC" w14:textId="77777777" w:rsidTr="00541AA1">
        <w:trPr>
          <w:trHeight w:val="288"/>
        </w:trPr>
        <w:tc>
          <w:tcPr>
            <w:tcW w:w="14400" w:type="dxa"/>
            <w:gridSpan w:val="4"/>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lastRenderedPageBreak/>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gridSpan w:val="2"/>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gridSpan w:val="2"/>
            <w:vAlign w:val="center"/>
          </w:tcPr>
          <w:p w14:paraId="41DB6D6D" w14:textId="77777777" w:rsidR="00541AA1" w:rsidRPr="00541AA1" w:rsidRDefault="00541AA1" w:rsidP="00541AA1">
            <w:r w:rsidRPr="00541AA1">
              <w:t>Proposed datum surface slope stake reports for all cross section groups in the plan. All cross section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gridSpan w:val="2"/>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gridSpan w:val="2"/>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gridSpan w:val="2"/>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r w:rsidRPr="00541AA1">
              <w:rPr>
                <w:b/>
              </w:rPr>
              <w:t>ConstData\CD-RW\</w:t>
            </w:r>
            <w:r w:rsidRPr="00541AA1">
              <w:rPr>
                <w:b/>
                <w:szCs w:val="20"/>
              </w:rPr>
              <w:t>&lt;Construction_ID&gt;-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r w:rsidR="000E2E5E">
              <w:rPr>
                <w:rFonts w:eastAsia="Calibri" w:cs="Arial"/>
                <w:szCs w:val="20"/>
              </w:rPr>
              <w:t>points,</w:t>
            </w:r>
            <w:r>
              <w:rPr>
                <w:rFonts w:eastAsia="Calibri" w:cs="Arial"/>
                <w:szCs w:val="20"/>
              </w:rPr>
              <w:t xml:space="preserve">  2)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r w:rsidRPr="00541AA1">
              <w:rPr>
                <w:b/>
              </w:rPr>
              <w:t>ConstData\CD-RW\</w:t>
            </w:r>
            <w:r w:rsidRPr="00541AA1">
              <w:rPr>
                <w:b/>
                <w:szCs w:val="20"/>
              </w:rPr>
              <w:t>&lt;Construction_ID&gt;-Ult-RW.dwg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394DD" w14:textId="77777777" w:rsidR="00931FBF" w:rsidRDefault="00931FBF">
      <w:r>
        <w:separator/>
      </w:r>
    </w:p>
  </w:endnote>
  <w:endnote w:type="continuationSeparator" w:id="0">
    <w:p w14:paraId="596BA0D1" w14:textId="77777777" w:rsidR="00931FBF" w:rsidRDefault="0093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00113" w14:textId="77777777" w:rsidR="00931FBF" w:rsidRDefault="00931FBF">
      <w:r>
        <w:separator/>
      </w:r>
    </w:p>
  </w:footnote>
  <w:footnote w:type="continuationSeparator" w:id="0">
    <w:p w14:paraId="0D889EBC" w14:textId="77777777" w:rsidR="00931FBF" w:rsidRDefault="00931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FEDC4BB-BD65-4BE6-AE15-34C3927C8743}"/>
    <w:docVar w:name="dgnword-eventsink" w:val="607263568"/>
  </w:docVars>
  <w:rsids>
    <w:rsidRoot w:val="007D4176"/>
    <w:rsid w:val="000240EF"/>
    <w:rsid w:val="00030B90"/>
    <w:rsid w:val="00053F50"/>
    <w:rsid w:val="000E2E5E"/>
    <w:rsid w:val="000E6A25"/>
    <w:rsid w:val="00101B4D"/>
    <w:rsid w:val="001443D4"/>
    <w:rsid w:val="001F4F6C"/>
    <w:rsid w:val="002270B3"/>
    <w:rsid w:val="002330D6"/>
    <w:rsid w:val="0025537D"/>
    <w:rsid w:val="0027684D"/>
    <w:rsid w:val="002C595B"/>
    <w:rsid w:val="002F54B1"/>
    <w:rsid w:val="003443F8"/>
    <w:rsid w:val="0039667B"/>
    <w:rsid w:val="003D0462"/>
    <w:rsid w:val="003D0D2C"/>
    <w:rsid w:val="003D5060"/>
    <w:rsid w:val="003E6336"/>
    <w:rsid w:val="00411A0C"/>
    <w:rsid w:val="004631A4"/>
    <w:rsid w:val="00471D67"/>
    <w:rsid w:val="004F49EA"/>
    <w:rsid w:val="0053059F"/>
    <w:rsid w:val="00541AA1"/>
    <w:rsid w:val="00546B67"/>
    <w:rsid w:val="00560311"/>
    <w:rsid w:val="00642378"/>
    <w:rsid w:val="00670EB0"/>
    <w:rsid w:val="006B08DB"/>
    <w:rsid w:val="006E6A43"/>
    <w:rsid w:val="00723DC8"/>
    <w:rsid w:val="007521CE"/>
    <w:rsid w:val="00771B2C"/>
    <w:rsid w:val="007D4176"/>
    <w:rsid w:val="00806D14"/>
    <w:rsid w:val="00807CD0"/>
    <w:rsid w:val="0088634E"/>
    <w:rsid w:val="008B0BC3"/>
    <w:rsid w:val="008F529C"/>
    <w:rsid w:val="00915CE5"/>
    <w:rsid w:val="00931FBF"/>
    <w:rsid w:val="00933AB2"/>
    <w:rsid w:val="009B126C"/>
    <w:rsid w:val="009C2BBF"/>
    <w:rsid w:val="009C798B"/>
    <w:rsid w:val="009E12EF"/>
    <w:rsid w:val="00A2383B"/>
    <w:rsid w:val="00A53FBB"/>
    <w:rsid w:val="00AC4B9C"/>
    <w:rsid w:val="00B77DFC"/>
    <w:rsid w:val="00C052C9"/>
    <w:rsid w:val="00C31761"/>
    <w:rsid w:val="00C32F7A"/>
    <w:rsid w:val="00C520CF"/>
    <w:rsid w:val="00CC1CE1"/>
    <w:rsid w:val="00CC454D"/>
    <w:rsid w:val="00CD327F"/>
    <w:rsid w:val="00D162FF"/>
    <w:rsid w:val="00D772B0"/>
    <w:rsid w:val="00D9241E"/>
    <w:rsid w:val="00DA782B"/>
    <w:rsid w:val="00EC6AD3"/>
    <w:rsid w:val="00EE67E9"/>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W:\publications\Tools\Section%20Templates\fdFD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3A3FD15E09F64E9341F7C7862D7F0E" ma:contentTypeVersion="4" ma:contentTypeDescription="Create a new document." ma:contentTypeScope="" ma:versionID="66984e0bf971f514db8cbce30125090b">
  <xsd:schema xmlns:xsd="http://www.w3.org/2001/XMLSchema" xmlns:xs="http://www.w3.org/2001/XMLSchema" xmlns:p="http://schemas.microsoft.com/office/2006/metadata/properties" xmlns:ns2="99ae1086-9c71-414c-a52a-f0dd9a3f5677" xmlns:ns3="e7228acd-5f7d-40fc-8431-9344f735786d" targetNamespace="http://schemas.microsoft.com/office/2006/metadata/properties" ma:root="true" ma:fieldsID="dc3c2e5936880378c1e26cb6ab9d8b77" ns2:_="" ns3:_="">
    <xsd:import namespace="99ae1086-9c71-414c-a52a-f0dd9a3f5677"/>
    <xsd:import namespace="e7228acd-5f7d-40fc-8431-9344f735786d"/>
    <xsd:element name="properties">
      <xsd:complexType>
        <xsd:sequence>
          <xsd:element name="documentManagement">
            <xsd:complexType>
              <xsd:all>
                <xsd:element ref="ns2: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e1086-9c71-414c-a52a-f0dd9a3f56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228acd-5f7d-40fc-8431-9344f735786d"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2.xml><?xml version="1.0" encoding="utf-8"?>
<ds:datastoreItem xmlns:ds="http://schemas.openxmlformats.org/officeDocument/2006/customXml" ds:itemID="{7E449DA6-0B69-400F-AEFD-6C2CD75DC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e1086-9c71-414c-a52a-f0dd9a3f5677"/>
    <ds:schemaRef ds:uri="e7228acd-5f7d-40fc-8431-9344f7357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18A99-4D49-4D69-AFFC-6B70B0DC01C3}">
  <ds:schemaRefs>
    <ds:schemaRef ds:uri="http://schemas.microsoft.com/office/2006/metadata/properties"/>
    <ds:schemaRef ds:uri="http://purl.org/dc/terms/"/>
    <ds:schemaRef ds:uri="e7228acd-5f7d-40fc-8431-9344f735786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9ae1086-9c71-414c-a52a-f0dd9a3f5677"/>
    <ds:schemaRef ds:uri="http://www.w3.org/XML/1998/namespace"/>
    <ds:schemaRef ds:uri="http://purl.org/dc/elements/1.1/"/>
  </ds:schemaRefs>
</ds:datastoreItem>
</file>

<file path=customXml/itemProps4.xml><?xml version="1.0" encoding="utf-8"?>
<ds:datastoreItem xmlns:ds="http://schemas.openxmlformats.org/officeDocument/2006/customXml" ds:itemID="{AC8E240C-AD04-47B0-8527-92CA502D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fdFDM.dotm</Template>
  <TotalTime>668</TotalTime>
  <Pages>7</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POPKE, STEVEN T</cp:lastModifiedBy>
  <cp:revision>9</cp:revision>
  <cp:lastPrinted>2017-01-13T20:03:00Z</cp:lastPrinted>
  <dcterms:created xsi:type="dcterms:W3CDTF">2013-06-11T16:44:00Z</dcterms:created>
  <dcterms:modified xsi:type="dcterms:W3CDTF">2017-01-13T20:10:00Z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0x010100463A3FD15E09F64E9341F7C7862D7F0E</vt:lpwstr>
  </property>
</Properties>
</file>